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35E6" w14:textId="047856B0" w:rsidR="00DA790F" w:rsidRDefault="008A124E" w:rsidP="008C04AB">
      <w:pPr>
        <w:pStyle w:val="CaseCaption"/>
      </w:pPr>
      <w:r w:rsidRPr="008A124E">
        <w:t>SOAH DOCKET NO. 473-25-20559</w:t>
      </w:r>
    </w:p>
    <w:p w14:paraId="25FBB1D8" w14:textId="43063938" w:rsidR="00D1542C" w:rsidRPr="00D1542C" w:rsidRDefault="00D1542C" w:rsidP="00D1542C">
      <w:pPr>
        <w:pStyle w:val="CaseCaption"/>
      </w:pPr>
      <w:r w:rsidRPr="008A124E">
        <w:t>PUC DOCKET NO. 58156</w:t>
      </w:r>
    </w:p>
    <w:tbl>
      <w:tblPr>
        <w:tblW w:w="0" w:type="auto"/>
        <w:tblLook w:val="01E0" w:firstRow="1" w:lastRow="1" w:firstColumn="1" w:lastColumn="1" w:noHBand="0" w:noVBand="0"/>
        <w:tblCaption w:val="Case Caption"/>
      </w:tblPr>
      <w:tblGrid>
        <w:gridCol w:w="4590"/>
        <w:gridCol w:w="450"/>
        <w:gridCol w:w="4320"/>
      </w:tblGrid>
      <w:tr w:rsidR="00DA790F" w:rsidRPr="008647EB" w14:paraId="49ECC348" w14:textId="77777777" w:rsidTr="00524B79">
        <w:trPr>
          <w:trHeight w:val="837"/>
        </w:trPr>
        <w:tc>
          <w:tcPr>
            <w:tcW w:w="4590" w:type="dxa"/>
          </w:tcPr>
          <w:bookmarkStart w:id="0" w:name="DocumentStyle"/>
          <w:p w14:paraId="040F7D6B" w14:textId="081487A8" w:rsidR="00E710D3" w:rsidRPr="00E710D3" w:rsidRDefault="00D1542C" w:rsidP="003E7BE8">
            <w:pPr>
              <w:tabs>
                <w:tab w:val="left" w:pos="3375"/>
              </w:tabs>
              <w:spacing w:after="0" w:line="240" w:lineRule="auto"/>
              <w:ind w:firstLine="0"/>
              <w:jc w:val="left"/>
              <w:rPr>
                <w:b/>
                <w:szCs w:val="20"/>
              </w:rPr>
            </w:pPr>
            <w:sdt>
              <w:sdtPr>
                <w:rPr>
                  <w:b/>
                  <w:caps/>
                  <w:szCs w:val="20"/>
                </w:rPr>
                <w:alias w:val="Case Style"/>
                <w:tag w:val="CS"/>
                <w:id w:val="-920102863"/>
                <w:placeholder>
                  <w:docPart w:val="0F519ABE2CAB4D13ACF7C9AAC7C04EE9"/>
                </w:placeholder>
                <w15:appearance w15:val="hidden"/>
              </w:sdtPr>
              <w:sdtEndPr/>
              <w:sdtContent>
                <w:r w:rsidR="00A55419">
                  <w:rPr>
                    <w:b/>
                    <w:caps/>
                    <w:szCs w:val="20"/>
                  </w:rPr>
                  <w:t xml:space="preserve">APPLICATION OF </w:t>
                </w:r>
                <w:r w:rsidR="008A124E" w:rsidRPr="008A124E">
                  <w:rPr>
                    <w:b/>
                    <w:caps/>
                    <w:szCs w:val="20"/>
                  </w:rPr>
                  <w:t xml:space="preserve">AEP TEXAS INC. </w:t>
                </w:r>
                <w:r w:rsidR="00A55419">
                  <w:rPr>
                    <w:b/>
                    <w:caps/>
                    <w:szCs w:val="20"/>
                  </w:rPr>
                  <w:t>TO ADJUST ITS ENERGY EFFICIENCY COST RECOVERY FACTOR</w:t>
                </w:r>
              </w:sdtContent>
            </w:sdt>
            <w:bookmarkEnd w:id="0"/>
            <w:r w:rsidR="00912358">
              <w:rPr>
                <w:b/>
                <w:caps/>
                <w:szCs w:val="20"/>
              </w:rPr>
              <w:t xml:space="preserve"> </w:t>
            </w:r>
            <w:r w:rsidR="008A124E">
              <w:rPr>
                <w:b/>
                <w:caps/>
                <w:szCs w:val="20"/>
              </w:rPr>
              <w:t>AND RELATED RELIEF</w:t>
            </w:r>
          </w:p>
        </w:tc>
        <w:tc>
          <w:tcPr>
            <w:tcW w:w="450" w:type="dxa"/>
            <w:noWrap/>
          </w:tcPr>
          <w:p w14:paraId="614B2293" w14:textId="77777777" w:rsidR="00A55419" w:rsidRDefault="00A55419" w:rsidP="008647EB">
            <w:pPr>
              <w:spacing w:after="0" w:line="240" w:lineRule="auto"/>
              <w:ind w:firstLine="0"/>
              <w:rPr>
                <w:b/>
                <w:szCs w:val="20"/>
              </w:rPr>
            </w:pPr>
            <w:r>
              <w:rPr>
                <w:b/>
                <w:szCs w:val="20"/>
              </w:rPr>
              <w:t>§</w:t>
            </w:r>
          </w:p>
          <w:p w14:paraId="1A7A3DCB" w14:textId="77777777" w:rsidR="00A55419" w:rsidRDefault="00A55419" w:rsidP="008647EB">
            <w:pPr>
              <w:spacing w:after="0" w:line="240" w:lineRule="auto"/>
              <w:ind w:firstLine="0"/>
              <w:rPr>
                <w:b/>
                <w:szCs w:val="20"/>
              </w:rPr>
            </w:pPr>
            <w:r>
              <w:rPr>
                <w:b/>
                <w:szCs w:val="20"/>
              </w:rPr>
              <w:t>§</w:t>
            </w:r>
          </w:p>
          <w:p w14:paraId="5EA146CC" w14:textId="77777777" w:rsidR="00A55419" w:rsidRDefault="00A55419" w:rsidP="008647EB">
            <w:pPr>
              <w:spacing w:after="0" w:line="240" w:lineRule="auto"/>
              <w:ind w:firstLine="0"/>
              <w:rPr>
                <w:b/>
                <w:szCs w:val="20"/>
              </w:rPr>
            </w:pPr>
            <w:r>
              <w:rPr>
                <w:b/>
                <w:szCs w:val="20"/>
              </w:rPr>
              <w:t>§</w:t>
            </w:r>
          </w:p>
          <w:p w14:paraId="05157AB6" w14:textId="677E7F04" w:rsidR="00DA790F" w:rsidRPr="008647EB" w:rsidRDefault="00A55419" w:rsidP="008A124E">
            <w:pPr>
              <w:spacing w:after="0" w:line="240" w:lineRule="auto"/>
              <w:ind w:firstLine="0"/>
              <w:rPr>
                <w:b/>
                <w:szCs w:val="20"/>
              </w:rPr>
            </w:pPr>
            <w:r>
              <w:rPr>
                <w:b/>
                <w:szCs w:val="20"/>
              </w:rPr>
              <w:t>§</w:t>
            </w:r>
          </w:p>
        </w:tc>
        <w:tc>
          <w:tcPr>
            <w:tcW w:w="4320" w:type="dxa"/>
          </w:tcPr>
          <w:p w14:paraId="6FD4B32B" w14:textId="77777777" w:rsidR="00DA790F" w:rsidRDefault="00D1542C"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3336E684" w14:textId="77777777" w:rsidR="00D1542C" w:rsidRDefault="00D1542C" w:rsidP="008647EB">
            <w:pPr>
              <w:tabs>
                <w:tab w:val="center" w:pos="4770"/>
                <w:tab w:val="left" w:pos="5400"/>
              </w:tabs>
              <w:spacing w:after="0" w:line="240" w:lineRule="auto"/>
              <w:ind w:firstLine="0"/>
              <w:jc w:val="center"/>
              <w:rPr>
                <w:b/>
                <w:bCs/>
                <w:caps/>
                <w:szCs w:val="20"/>
              </w:rPr>
            </w:pPr>
            <w:r>
              <w:rPr>
                <w:b/>
                <w:bCs/>
                <w:caps/>
                <w:szCs w:val="20"/>
              </w:rPr>
              <w:t>of</w:t>
            </w:r>
          </w:p>
          <w:p w14:paraId="76698A55" w14:textId="7177F161" w:rsidR="00D1542C" w:rsidRPr="008647EB" w:rsidRDefault="00D1542C" w:rsidP="008647E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1B0C8A49" w14:textId="77777777" w:rsidR="009B2F5C" w:rsidRDefault="009B2F5C" w:rsidP="00524B79">
      <w:pPr>
        <w:spacing w:after="0" w:line="240" w:lineRule="auto"/>
        <w:ind w:firstLine="0"/>
        <w:jc w:val="center"/>
        <w:rPr>
          <w:b/>
          <w:caps/>
        </w:rPr>
      </w:pPr>
    </w:p>
    <w:p w14:paraId="4B21BFED" w14:textId="77777777" w:rsidR="009B2F5C" w:rsidRDefault="009B2F5C" w:rsidP="009B2F5C">
      <w:pPr>
        <w:pStyle w:val="CaseCaption"/>
      </w:pPr>
      <w:r>
        <w:t>COMMISSION STAFF’S FIRST REQUEST FOR INFORMATION TO</w:t>
      </w:r>
    </w:p>
    <w:p w14:paraId="68CCC3C8" w14:textId="43A9A932" w:rsidR="009B2F5C" w:rsidRDefault="008A124E" w:rsidP="009B2F5C">
      <w:pPr>
        <w:pStyle w:val="CaseCaption"/>
      </w:pPr>
      <w:r>
        <w:t>aep texas inc.</w:t>
      </w:r>
    </w:p>
    <w:p w14:paraId="127FC3F3" w14:textId="062EA4A3" w:rsidR="009B2F5C" w:rsidRDefault="009B2F5C" w:rsidP="009B2F5C">
      <w:pPr>
        <w:pStyle w:val="CaseCaption"/>
      </w:pPr>
      <w:r>
        <w:t xml:space="preserve">QUESTION NOS. STAFF 1-1 THROUGH </w:t>
      </w:r>
      <w:r w:rsidR="00057785">
        <w:t xml:space="preserve">STAFF </w:t>
      </w:r>
      <w:r>
        <w:t>1-</w:t>
      </w:r>
      <w:r w:rsidR="00A55419">
        <w:t>4</w:t>
      </w:r>
    </w:p>
    <w:p w14:paraId="4A8CF128" w14:textId="65145012"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8A124E">
        <w:rPr>
          <w:iCs/>
        </w:rPr>
        <w:t>AEP Texas, Inc.</w:t>
      </w:r>
      <w:r>
        <w:rPr>
          <w:iCs/>
        </w:rPr>
        <w:t xml:space="preserve">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1C0C67FF"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22FE5AA9" w14:textId="77777777" w:rsidR="009B2F5C" w:rsidRDefault="009B2F5C" w:rsidP="009B2F5C">
      <w:pPr>
        <w:pStyle w:val="Paragraph"/>
        <w:ind w:firstLine="0"/>
      </w:pPr>
    </w:p>
    <w:p w14:paraId="12E8C1A4" w14:textId="05132B9C"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D1542C">
        <w:rPr>
          <w:noProof/>
        </w:rPr>
        <w:t>June 4, 2025</w:t>
      </w:r>
      <w:r>
        <w:fldChar w:fldCharType="end"/>
      </w:r>
    </w:p>
    <w:p w14:paraId="0659658E" w14:textId="77777777" w:rsidR="009B2F5C" w:rsidRDefault="009B2F5C" w:rsidP="009B2F5C">
      <w:pPr>
        <w:pStyle w:val="Paragraph"/>
        <w:keepNext/>
        <w:ind w:firstLine="0"/>
      </w:pPr>
    </w:p>
    <w:p w14:paraId="2E99BC2C" w14:textId="77777777" w:rsidR="009B2F5C" w:rsidRDefault="009B2F5C" w:rsidP="009B2F5C">
      <w:pPr>
        <w:keepNext/>
        <w:spacing w:after="0" w:line="240" w:lineRule="auto"/>
        <w:ind w:left="4320" w:firstLine="0"/>
      </w:pPr>
      <w:r>
        <w:t>Respectfully submitted,</w:t>
      </w:r>
    </w:p>
    <w:p w14:paraId="5AD4B7AE" w14:textId="77777777" w:rsidR="009B2F5C" w:rsidRDefault="009B2F5C" w:rsidP="009B2F5C">
      <w:pPr>
        <w:keepNext/>
        <w:spacing w:after="0" w:line="240" w:lineRule="auto"/>
        <w:ind w:left="4320" w:firstLine="0"/>
      </w:pPr>
    </w:p>
    <w:p w14:paraId="2D9763EE" w14:textId="77777777" w:rsidR="009B2F5C" w:rsidRDefault="009B2F5C" w:rsidP="009B2F5C">
      <w:pPr>
        <w:keepNext/>
        <w:spacing w:after="0" w:line="240" w:lineRule="auto"/>
        <w:ind w:left="4320" w:firstLine="0"/>
        <w:rPr>
          <w:b/>
        </w:rPr>
      </w:pPr>
      <w:r>
        <w:rPr>
          <w:b/>
        </w:rPr>
        <w:t>PUBLIC UTILITY COMMISSION OF TEXAS</w:t>
      </w:r>
    </w:p>
    <w:p w14:paraId="23E17382" w14:textId="77777777" w:rsidR="009B2F5C" w:rsidRDefault="009B2F5C" w:rsidP="009B2F5C">
      <w:pPr>
        <w:keepNext/>
        <w:spacing w:after="0" w:line="240" w:lineRule="auto"/>
        <w:ind w:left="4320" w:firstLine="0"/>
        <w:rPr>
          <w:b/>
        </w:rPr>
      </w:pPr>
      <w:r>
        <w:rPr>
          <w:b/>
        </w:rPr>
        <w:t>LEGAL DIVISION</w:t>
      </w:r>
    </w:p>
    <w:p w14:paraId="1B191819" w14:textId="77777777" w:rsidR="009B2F5C" w:rsidRDefault="009B2F5C" w:rsidP="009B2F5C">
      <w:pPr>
        <w:keepNext/>
        <w:spacing w:after="0" w:line="240" w:lineRule="auto"/>
        <w:ind w:left="4320" w:firstLine="0"/>
        <w:rPr>
          <w:b/>
        </w:rPr>
      </w:pPr>
    </w:p>
    <w:p w14:paraId="2CBE30B4"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175F3705" w14:textId="77777777" w:rsidR="009B2F5C" w:rsidRDefault="009B2F5C" w:rsidP="009B2F5C">
      <w:pPr>
        <w:keepNext/>
        <w:spacing w:after="0" w:line="240" w:lineRule="auto"/>
        <w:ind w:left="4320" w:firstLine="0"/>
        <w:jc w:val="left"/>
      </w:pPr>
      <w:r>
        <w:t xml:space="preserve">Division Director </w:t>
      </w:r>
    </w:p>
    <w:p w14:paraId="3ACE7530" w14:textId="77777777" w:rsidR="009B2F5C" w:rsidRDefault="009B2F5C" w:rsidP="009B2F5C">
      <w:pPr>
        <w:keepNext/>
        <w:spacing w:after="0" w:line="240" w:lineRule="auto"/>
        <w:ind w:left="4320" w:firstLine="0"/>
        <w:jc w:val="left"/>
      </w:pPr>
    </w:p>
    <w:p w14:paraId="7BA2FB91" w14:textId="08CB150B" w:rsidR="00A55419" w:rsidRPr="00143789" w:rsidRDefault="006207EB" w:rsidP="00A55419">
      <w:pPr>
        <w:overflowPunct w:val="0"/>
        <w:autoSpaceDE w:val="0"/>
        <w:autoSpaceDN w:val="0"/>
        <w:adjustRightInd w:val="0"/>
        <w:spacing w:after="0" w:line="240" w:lineRule="auto"/>
        <w:ind w:left="4320" w:firstLine="0"/>
        <w:textAlignment w:val="baseline"/>
      </w:pPr>
      <w:r>
        <w:t>Andy Aus</w:t>
      </w:r>
    </w:p>
    <w:p w14:paraId="3699D98B" w14:textId="71F2F9DF" w:rsidR="00A55419" w:rsidRPr="00143789" w:rsidRDefault="00A55419" w:rsidP="00A55419">
      <w:pPr>
        <w:overflowPunct w:val="0"/>
        <w:autoSpaceDE w:val="0"/>
        <w:autoSpaceDN w:val="0"/>
        <w:adjustRightInd w:val="0"/>
        <w:spacing w:after="0" w:line="240" w:lineRule="auto"/>
        <w:ind w:left="4320" w:firstLine="0"/>
        <w:textAlignment w:val="baseline"/>
      </w:pPr>
      <w:r w:rsidRPr="00143789">
        <w:t>Managing Attorney</w:t>
      </w:r>
    </w:p>
    <w:p w14:paraId="5D9DCDB8" w14:textId="77777777" w:rsidR="009B2F5C" w:rsidRDefault="009B2F5C" w:rsidP="009B2F5C">
      <w:pPr>
        <w:keepNext/>
        <w:spacing w:after="0" w:line="240" w:lineRule="auto"/>
        <w:ind w:left="4320" w:firstLine="0"/>
      </w:pPr>
    </w:p>
    <w:p w14:paraId="67E5B2D1" w14:textId="03543F01" w:rsidR="00A55419" w:rsidRDefault="00A55419" w:rsidP="00A55419">
      <w:pPr>
        <w:pStyle w:val="NormalWeb"/>
        <w:keepNext/>
        <w:keepLines/>
        <w:spacing w:before="0" w:beforeAutospacing="0" w:after="0" w:afterAutospacing="0"/>
        <w:ind w:left="4320"/>
      </w:pPr>
      <w:r>
        <w:rPr>
          <w:i/>
          <w:iCs/>
          <w:u w:val="single"/>
        </w:rPr>
        <w:t xml:space="preserve">  /s/ </w:t>
      </w:r>
      <w:r w:rsidR="002F0406">
        <w:rPr>
          <w:i/>
          <w:iCs/>
          <w:u w:val="single"/>
        </w:rPr>
        <w:t>Dylan King</w:t>
      </w:r>
      <w:r>
        <w:rPr>
          <w:i/>
          <w:iCs/>
          <w:u w:val="single"/>
        </w:rPr>
        <w:tab/>
      </w:r>
      <w:r>
        <w:rPr>
          <w:i/>
          <w:iCs/>
          <w:u w:val="single"/>
        </w:rPr>
        <w:tab/>
      </w:r>
      <w:r>
        <w:rPr>
          <w:i/>
          <w:iCs/>
          <w:u w:val="single"/>
        </w:rPr>
        <w:tab/>
      </w:r>
    </w:p>
    <w:p w14:paraId="2D5D5F49" w14:textId="77777777" w:rsidR="002F0406" w:rsidRPr="00F748F3" w:rsidRDefault="002F0406" w:rsidP="002F0406">
      <w:pPr>
        <w:spacing w:after="0" w:line="240" w:lineRule="auto"/>
        <w:ind w:left="4320" w:firstLine="0"/>
        <w:contextualSpacing/>
      </w:pPr>
      <w:r w:rsidRPr="00F748F3">
        <w:t xml:space="preserve">Dylan King </w:t>
      </w:r>
    </w:p>
    <w:p w14:paraId="347CA89D" w14:textId="668452BE" w:rsidR="002F0406" w:rsidRDefault="002F0406" w:rsidP="002F0406">
      <w:pPr>
        <w:spacing w:after="0" w:line="240" w:lineRule="auto"/>
        <w:ind w:left="4320" w:firstLine="0"/>
        <w:contextualSpacing/>
      </w:pPr>
      <w:r w:rsidRPr="00F748F3">
        <w:t>State Bar No. 24131431</w:t>
      </w:r>
    </w:p>
    <w:p w14:paraId="47DD1383" w14:textId="2F6AEFC2" w:rsidR="00A55419" w:rsidRDefault="00A55419" w:rsidP="00A55419">
      <w:pPr>
        <w:spacing w:after="0" w:line="240" w:lineRule="auto"/>
        <w:ind w:left="4320" w:firstLine="0"/>
        <w:contextualSpacing/>
      </w:pPr>
      <w:r>
        <w:t>Tyler Xu</w:t>
      </w:r>
    </w:p>
    <w:p w14:paraId="07426880" w14:textId="77777777" w:rsidR="00A55419" w:rsidRDefault="00A55419" w:rsidP="00A55419">
      <w:pPr>
        <w:pStyle w:val="NormalWeb"/>
        <w:spacing w:before="0" w:beforeAutospacing="0" w:after="0" w:afterAutospacing="0"/>
        <w:ind w:left="4320"/>
      </w:pPr>
      <w:r>
        <w:t>State Bar No. 24137713</w:t>
      </w:r>
    </w:p>
    <w:p w14:paraId="2A6ECBF5" w14:textId="77777777" w:rsidR="00A55419" w:rsidRDefault="00A55419" w:rsidP="00A55419">
      <w:pPr>
        <w:spacing w:after="0" w:line="240" w:lineRule="auto"/>
        <w:ind w:left="4320" w:firstLine="0"/>
        <w:contextualSpacing/>
      </w:pPr>
      <w:r>
        <w:t>Anthony Kanalas</w:t>
      </w:r>
    </w:p>
    <w:p w14:paraId="77933132" w14:textId="77777777" w:rsidR="00A55419" w:rsidRDefault="00A55419" w:rsidP="00A55419">
      <w:pPr>
        <w:spacing w:after="0" w:line="240" w:lineRule="auto"/>
        <w:ind w:left="4320" w:firstLine="0"/>
        <w:contextualSpacing/>
      </w:pPr>
      <w:r>
        <w:t>State Bar No. 24125640</w:t>
      </w:r>
    </w:p>
    <w:p w14:paraId="6C8D47C1" w14:textId="2B2E782D" w:rsidR="00A55419" w:rsidRPr="00F748F3" w:rsidRDefault="00A55419" w:rsidP="00A55419">
      <w:pPr>
        <w:spacing w:after="0" w:line="240" w:lineRule="auto"/>
        <w:ind w:left="4320" w:firstLine="0"/>
        <w:contextualSpacing/>
      </w:pPr>
      <w:r w:rsidRPr="00F748F3">
        <w:t>1701 N. Congress Avenue</w:t>
      </w:r>
    </w:p>
    <w:p w14:paraId="0306BA04" w14:textId="77777777" w:rsidR="00A55419" w:rsidRPr="00F748F3" w:rsidRDefault="00A55419" w:rsidP="00A55419">
      <w:pPr>
        <w:spacing w:after="0" w:line="240" w:lineRule="auto"/>
        <w:ind w:left="4320" w:firstLine="0"/>
        <w:contextualSpacing/>
      </w:pPr>
      <w:r w:rsidRPr="00F748F3">
        <w:t>P.O. Box 13326</w:t>
      </w:r>
    </w:p>
    <w:p w14:paraId="341AEB85" w14:textId="77777777" w:rsidR="00A55419" w:rsidRPr="00F748F3" w:rsidRDefault="00A55419" w:rsidP="00A55419">
      <w:pPr>
        <w:spacing w:after="0" w:line="240" w:lineRule="auto"/>
        <w:ind w:left="4320" w:firstLine="0"/>
        <w:contextualSpacing/>
      </w:pPr>
      <w:r w:rsidRPr="00F748F3">
        <w:t>Austin, Texas 78711-3326</w:t>
      </w:r>
    </w:p>
    <w:p w14:paraId="7D1DA6D0" w14:textId="77777777" w:rsidR="00A55419" w:rsidRPr="00F748F3" w:rsidRDefault="00A55419" w:rsidP="00A55419">
      <w:pPr>
        <w:spacing w:after="0" w:line="240" w:lineRule="auto"/>
        <w:ind w:left="4320" w:firstLine="0"/>
        <w:contextualSpacing/>
      </w:pPr>
      <w:r w:rsidRPr="00F748F3">
        <w:t>(512) 936-72</w:t>
      </w:r>
      <w:r>
        <w:t>51</w:t>
      </w:r>
    </w:p>
    <w:p w14:paraId="75957424" w14:textId="77777777" w:rsidR="00A55419" w:rsidRPr="00F748F3" w:rsidRDefault="00A55419" w:rsidP="00A55419">
      <w:pPr>
        <w:spacing w:after="0" w:line="240" w:lineRule="auto"/>
        <w:ind w:left="4320" w:firstLine="0"/>
        <w:contextualSpacing/>
      </w:pPr>
      <w:r w:rsidRPr="00F748F3">
        <w:t>(512) 936-7268 (facsimile)</w:t>
      </w:r>
      <w:bookmarkStart w:id="1" w:name="_Hlk118962347"/>
    </w:p>
    <w:p w14:paraId="01958F94" w14:textId="5E8A12A1" w:rsidR="00A55419" w:rsidRPr="00F748F3" w:rsidRDefault="002F0406" w:rsidP="00A55419">
      <w:pPr>
        <w:spacing w:after="0" w:line="240" w:lineRule="auto"/>
        <w:ind w:left="4320" w:firstLine="0"/>
        <w:contextualSpacing/>
      </w:pPr>
      <w:r>
        <w:t>Dylan.King</w:t>
      </w:r>
      <w:r w:rsidR="00A55419" w:rsidRPr="00F748F3">
        <w:t>@puc.texas.gov</w:t>
      </w:r>
      <w:bookmarkEnd w:id="1"/>
    </w:p>
    <w:p w14:paraId="5E6050F7" w14:textId="77777777" w:rsidR="009B2F5C" w:rsidRDefault="009B2F5C" w:rsidP="009B2F5C">
      <w:pPr>
        <w:pStyle w:val="Paragraph"/>
        <w:ind w:left="4320" w:firstLine="0"/>
      </w:pPr>
    </w:p>
    <w:p w14:paraId="1F24FAE4" w14:textId="77777777" w:rsidR="00D1542C" w:rsidRDefault="00D1542C" w:rsidP="00D1542C">
      <w:pPr>
        <w:pStyle w:val="CaseCaption"/>
      </w:pPr>
      <w:r w:rsidRPr="008A124E">
        <w:t>SOAH DOCKET NO. 473-25-20559</w:t>
      </w:r>
    </w:p>
    <w:p w14:paraId="68B9CF2C" w14:textId="77777777" w:rsidR="00D1542C" w:rsidRPr="00D1542C" w:rsidRDefault="00D1542C" w:rsidP="00D1542C">
      <w:pPr>
        <w:pStyle w:val="CaseCaption"/>
      </w:pPr>
      <w:r w:rsidRPr="008A124E">
        <w:t>PUC DOCKET NO. 58156</w:t>
      </w:r>
    </w:p>
    <w:p w14:paraId="0B6F8880" w14:textId="77777777" w:rsidR="00A55419" w:rsidRDefault="00A55419" w:rsidP="009B2F5C">
      <w:pPr>
        <w:pStyle w:val="CaseCaption"/>
      </w:pPr>
    </w:p>
    <w:p w14:paraId="4FC3097B" w14:textId="6443786B" w:rsidR="009B2F5C" w:rsidRDefault="009B2F5C" w:rsidP="009B2F5C">
      <w:pPr>
        <w:pStyle w:val="CaseCaption"/>
      </w:pPr>
      <w:r>
        <w:t>CERTIFICATE OF SERVICE</w:t>
      </w:r>
    </w:p>
    <w:p w14:paraId="084F88BB" w14:textId="0A10432A"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D1542C">
        <w:rPr>
          <w:noProof/>
        </w:rPr>
        <w:t>June 4, 2025</w:t>
      </w:r>
      <w:r>
        <w:fldChar w:fldCharType="end"/>
      </w:r>
      <w:r>
        <w:t xml:space="preserve"> in accordance with the Second Order Suspending Rules, issued in Project No. 50664. </w:t>
      </w:r>
    </w:p>
    <w:p w14:paraId="6E3D27A0" w14:textId="77777777" w:rsidR="00524B79" w:rsidRDefault="00524B79" w:rsidP="00524B79">
      <w:pPr>
        <w:keepNext/>
        <w:spacing w:after="0" w:line="240" w:lineRule="auto"/>
        <w:ind w:left="4320" w:firstLine="0"/>
        <w:rPr>
          <w:u w:val="single"/>
        </w:rPr>
      </w:pPr>
    </w:p>
    <w:p w14:paraId="461AF609" w14:textId="7212FA3E" w:rsidR="00A55419" w:rsidRDefault="00A55419" w:rsidP="00A55419">
      <w:pPr>
        <w:pStyle w:val="NormalWeb"/>
        <w:keepNext/>
        <w:keepLines/>
        <w:spacing w:before="0" w:beforeAutospacing="0" w:after="0" w:afterAutospacing="0"/>
        <w:ind w:left="4320"/>
      </w:pPr>
      <w:r>
        <w:rPr>
          <w:i/>
          <w:iCs/>
          <w:u w:val="single"/>
        </w:rPr>
        <w:t xml:space="preserve">  /s/ </w:t>
      </w:r>
      <w:r w:rsidR="00977351">
        <w:rPr>
          <w:i/>
          <w:iCs/>
          <w:u w:val="single"/>
        </w:rPr>
        <w:t>Dylan King</w:t>
      </w:r>
      <w:r>
        <w:rPr>
          <w:i/>
          <w:iCs/>
          <w:u w:val="single"/>
        </w:rPr>
        <w:tab/>
      </w:r>
      <w:r>
        <w:rPr>
          <w:i/>
          <w:iCs/>
          <w:u w:val="single"/>
        </w:rPr>
        <w:tab/>
      </w:r>
      <w:r>
        <w:rPr>
          <w:i/>
          <w:iCs/>
          <w:u w:val="single"/>
        </w:rPr>
        <w:tab/>
      </w:r>
    </w:p>
    <w:p w14:paraId="135D8E44" w14:textId="636BF3D1" w:rsidR="00A55419" w:rsidRDefault="00977351" w:rsidP="00A55419">
      <w:pPr>
        <w:spacing w:after="0" w:line="240" w:lineRule="auto"/>
        <w:ind w:left="4320" w:firstLine="0"/>
        <w:contextualSpacing/>
      </w:pPr>
      <w:r>
        <w:t>Dylan King</w:t>
      </w:r>
    </w:p>
    <w:p w14:paraId="46C4CB5A" w14:textId="77777777" w:rsidR="009B2F5C" w:rsidRDefault="009B2F5C" w:rsidP="009B2F5C">
      <w:pPr>
        <w:spacing w:after="0" w:line="240" w:lineRule="auto"/>
        <w:ind w:left="4320" w:firstLine="0"/>
        <w:rPr>
          <w:szCs w:val="20"/>
        </w:rPr>
      </w:pPr>
    </w:p>
    <w:p w14:paraId="06BA11F1" w14:textId="77777777" w:rsidR="009B2F5C" w:rsidRDefault="009B2F5C" w:rsidP="009B2F5C">
      <w:pPr>
        <w:spacing w:after="0" w:line="240" w:lineRule="auto"/>
        <w:ind w:firstLine="0"/>
        <w:jc w:val="left"/>
        <w:rPr>
          <w:szCs w:val="20"/>
          <w:u w:val="single"/>
        </w:rPr>
      </w:pPr>
      <w:r>
        <w:rPr>
          <w:szCs w:val="20"/>
          <w:u w:val="single"/>
        </w:rPr>
        <w:br w:type="page"/>
      </w:r>
    </w:p>
    <w:p w14:paraId="3B4DBCBA" w14:textId="77777777" w:rsidR="00D1542C" w:rsidRDefault="00D1542C" w:rsidP="00D1542C">
      <w:pPr>
        <w:pStyle w:val="CaseCaption"/>
      </w:pPr>
      <w:r w:rsidRPr="008A124E">
        <w:lastRenderedPageBreak/>
        <w:t>SOAH DOCKET NO. 473-25-20559</w:t>
      </w:r>
    </w:p>
    <w:p w14:paraId="304DFB12" w14:textId="77777777" w:rsidR="00D1542C" w:rsidRPr="00D1542C" w:rsidRDefault="00D1542C" w:rsidP="00D1542C">
      <w:pPr>
        <w:pStyle w:val="CaseCaption"/>
      </w:pPr>
      <w:r w:rsidRPr="008A124E">
        <w:t>PUC DOCKET NO. 58156</w:t>
      </w:r>
    </w:p>
    <w:p w14:paraId="56CAE3DE" w14:textId="77777777" w:rsidR="004124B8" w:rsidRDefault="004124B8" w:rsidP="00A55419">
      <w:pPr>
        <w:pStyle w:val="CaseCaption"/>
      </w:pPr>
    </w:p>
    <w:p w14:paraId="5750BFBE" w14:textId="77777777" w:rsidR="008A124E" w:rsidRDefault="008A124E" w:rsidP="008A124E">
      <w:pPr>
        <w:pStyle w:val="CaseCaption"/>
      </w:pPr>
      <w:r>
        <w:t>COMMISSION STAFF’S FIRST REQUEST FOR INFORMATION TO</w:t>
      </w:r>
    </w:p>
    <w:p w14:paraId="4FD8C9DE" w14:textId="77777777" w:rsidR="008A124E" w:rsidRDefault="008A124E" w:rsidP="008A124E">
      <w:pPr>
        <w:pStyle w:val="CaseCaption"/>
      </w:pPr>
      <w:r>
        <w:t>aep texas inc.</w:t>
      </w:r>
    </w:p>
    <w:p w14:paraId="4AC52E6D" w14:textId="77777777" w:rsidR="008A124E" w:rsidRDefault="008A124E" w:rsidP="008A124E">
      <w:pPr>
        <w:pStyle w:val="CaseCaption"/>
      </w:pPr>
      <w:r>
        <w:t>QUESTION NOS. STAFF 1-1 THROUGH STAFF 1-4</w:t>
      </w:r>
    </w:p>
    <w:p w14:paraId="7668CC55" w14:textId="77777777" w:rsidR="009B2F5C" w:rsidRDefault="009B2F5C" w:rsidP="009B2F5C">
      <w:pPr>
        <w:keepNext/>
        <w:tabs>
          <w:tab w:val="left" w:pos="7515"/>
        </w:tabs>
        <w:spacing w:after="240" w:line="240" w:lineRule="auto"/>
        <w:ind w:firstLine="0"/>
        <w:jc w:val="center"/>
        <w:rPr>
          <w:b/>
          <w:caps/>
        </w:rPr>
      </w:pPr>
      <w:r>
        <w:rPr>
          <w:b/>
          <w:caps/>
        </w:rPr>
        <w:t>Definitions</w:t>
      </w:r>
    </w:p>
    <w:p w14:paraId="2D73D14A" w14:textId="013D7FF2" w:rsidR="009B2F5C" w:rsidRDefault="009B2F5C" w:rsidP="009B2F5C">
      <w:pPr>
        <w:pStyle w:val="ListParagraph"/>
        <w:numPr>
          <w:ilvl w:val="0"/>
          <w:numId w:val="27"/>
        </w:numPr>
        <w:spacing w:line="360" w:lineRule="auto"/>
        <w:jc w:val="both"/>
      </w:pPr>
      <w:r>
        <w:t>“</w:t>
      </w:r>
      <w:r w:rsidR="008A124E">
        <w:t>AEP Texas</w:t>
      </w:r>
      <w:r>
        <w:t xml:space="preserve">” or “you” refers to </w:t>
      </w:r>
      <w:r w:rsidR="008A124E">
        <w:t>AEP Texas, Inc.</w:t>
      </w:r>
      <w:r>
        <w:t xml:space="preserve"> and any person acting or purporting to act on their behalf, including without limitation, attorneys, agents, advisors, investigators, representatives, employees, or other persons. </w:t>
      </w:r>
    </w:p>
    <w:p w14:paraId="4F30D9D3" w14:textId="77777777" w:rsidR="009B2F5C" w:rsidRDefault="009B2F5C" w:rsidP="009B2F5C">
      <w:pPr>
        <w:pStyle w:val="ListParagraph"/>
        <w:numPr>
          <w:ilvl w:val="0"/>
          <w:numId w:val="0"/>
        </w:numPr>
        <w:ind w:left="360"/>
        <w:jc w:val="both"/>
      </w:pPr>
    </w:p>
    <w:p w14:paraId="20215A9B"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A9DB5D0" w14:textId="77777777" w:rsidR="009B2F5C" w:rsidRDefault="009B2F5C" w:rsidP="009B2F5C">
      <w:pPr>
        <w:spacing w:after="0" w:line="240" w:lineRule="auto"/>
        <w:ind w:firstLine="0"/>
        <w:jc w:val="left"/>
        <w:rPr>
          <w:szCs w:val="20"/>
          <w:u w:val="single"/>
        </w:rPr>
      </w:pPr>
    </w:p>
    <w:p w14:paraId="4F54CDAB" w14:textId="77777777" w:rsidR="009B2F5C" w:rsidRDefault="009B2F5C" w:rsidP="009B2F5C">
      <w:pPr>
        <w:spacing w:after="0" w:line="240" w:lineRule="auto"/>
        <w:ind w:firstLine="0"/>
        <w:jc w:val="left"/>
        <w:rPr>
          <w:szCs w:val="20"/>
          <w:u w:val="single"/>
        </w:rPr>
      </w:pPr>
      <w:r>
        <w:rPr>
          <w:szCs w:val="20"/>
          <w:u w:val="single"/>
        </w:rPr>
        <w:br w:type="page"/>
      </w:r>
    </w:p>
    <w:p w14:paraId="3AA5B0AA" w14:textId="77777777" w:rsidR="00D1542C" w:rsidRDefault="00D1542C" w:rsidP="00D1542C">
      <w:pPr>
        <w:pStyle w:val="CaseCaption"/>
      </w:pPr>
      <w:r w:rsidRPr="008A124E">
        <w:lastRenderedPageBreak/>
        <w:t>SOAH DOCKET NO. 473-25-20559</w:t>
      </w:r>
    </w:p>
    <w:p w14:paraId="01773C68" w14:textId="77777777" w:rsidR="00D1542C" w:rsidRPr="00D1542C" w:rsidRDefault="00D1542C" w:rsidP="00D1542C">
      <w:pPr>
        <w:pStyle w:val="CaseCaption"/>
      </w:pPr>
      <w:r w:rsidRPr="008A124E">
        <w:t>PUC DOCKET NO. 58156</w:t>
      </w:r>
    </w:p>
    <w:p w14:paraId="0667D31F" w14:textId="77777777" w:rsidR="004124B8" w:rsidRDefault="004124B8" w:rsidP="00A55419">
      <w:pPr>
        <w:pStyle w:val="CaseCaption"/>
      </w:pPr>
    </w:p>
    <w:p w14:paraId="0992F134" w14:textId="77777777" w:rsidR="008A124E" w:rsidRDefault="008A124E" w:rsidP="008A124E">
      <w:pPr>
        <w:pStyle w:val="CaseCaption"/>
      </w:pPr>
      <w:r>
        <w:t>COMMISSION STAFF’S FIRST REQUEST FOR INFORMATION TO</w:t>
      </w:r>
    </w:p>
    <w:p w14:paraId="653C170E" w14:textId="77777777" w:rsidR="008A124E" w:rsidRDefault="008A124E" w:rsidP="008A124E">
      <w:pPr>
        <w:pStyle w:val="CaseCaption"/>
      </w:pPr>
      <w:r>
        <w:t>aep texas inc.</w:t>
      </w:r>
    </w:p>
    <w:p w14:paraId="4D4D52A5" w14:textId="77777777" w:rsidR="008A124E" w:rsidRDefault="008A124E" w:rsidP="008A124E">
      <w:pPr>
        <w:pStyle w:val="CaseCaption"/>
      </w:pPr>
      <w:r>
        <w:t>QUESTION NOS. STAFF 1-1 THROUGH STAFF 1-4</w:t>
      </w:r>
    </w:p>
    <w:p w14:paraId="288EC266" w14:textId="77777777" w:rsidR="009B2F5C" w:rsidRDefault="009B2F5C" w:rsidP="009B2F5C">
      <w:pPr>
        <w:tabs>
          <w:tab w:val="left" w:pos="7515"/>
        </w:tabs>
        <w:ind w:firstLine="0"/>
        <w:jc w:val="center"/>
        <w:rPr>
          <w:b/>
        </w:rPr>
      </w:pPr>
      <w:r>
        <w:rPr>
          <w:b/>
        </w:rPr>
        <w:t>INSTRUCTIONS</w:t>
      </w:r>
    </w:p>
    <w:p w14:paraId="07C493F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B6D064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4097B2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69B725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647F49F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244EC4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92878E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10B39A28"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52D9F49" w14:textId="77777777" w:rsidR="009B2F5C" w:rsidRDefault="009B2F5C" w:rsidP="009B2F5C">
      <w:pPr>
        <w:spacing w:after="0" w:line="240" w:lineRule="auto"/>
        <w:ind w:firstLine="0"/>
        <w:jc w:val="left"/>
        <w:rPr>
          <w:szCs w:val="20"/>
          <w:u w:val="single"/>
        </w:rPr>
      </w:pPr>
    </w:p>
    <w:p w14:paraId="52449A8C" w14:textId="77777777" w:rsidR="009B2F5C" w:rsidRDefault="009B2F5C" w:rsidP="009B2F5C">
      <w:pPr>
        <w:spacing w:after="0" w:line="240" w:lineRule="auto"/>
        <w:ind w:firstLine="0"/>
        <w:jc w:val="left"/>
        <w:rPr>
          <w:szCs w:val="20"/>
          <w:u w:val="single"/>
        </w:rPr>
      </w:pPr>
      <w:r>
        <w:rPr>
          <w:szCs w:val="20"/>
          <w:u w:val="single"/>
        </w:rPr>
        <w:br w:type="page"/>
      </w:r>
    </w:p>
    <w:p w14:paraId="565522AB" w14:textId="77777777" w:rsidR="00D1542C" w:rsidRDefault="00D1542C" w:rsidP="00D1542C">
      <w:pPr>
        <w:pStyle w:val="CaseCaption"/>
      </w:pPr>
      <w:r w:rsidRPr="008A124E">
        <w:lastRenderedPageBreak/>
        <w:t>SOAH DOCKET NO. 473-25-20559</w:t>
      </w:r>
    </w:p>
    <w:p w14:paraId="1B1FDF81" w14:textId="77777777" w:rsidR="00D1542C" w:rsidRPr="00D1542C" w:rsidRDefault="00D1542C" w:rsidP="00D1542C">
      <w:pPr>
        <w:pStyle w:val="CaseCaption"/>
      </w:pPr>
      <w:r w:rsidRPr="008A124E">
        <w:t>PUC DOCKET NO. 58156</w:t>
      </w:r>
    </w:p>
    <w:p w14:paraId="4AD1E30C" w14:textId="77777777" w:rsidR="004124B8" w:rsidRDefault="004124B8" w:rsidP="00A55419">
      <w:pPr>
        <w:pStyle w:val="CaseCaption"/>
      </w:pPr>
    </w:p>
    <w:p w14:paraId="2A6866A0" w14:textId="77777777" w:rsidR="008A124E" w:rsidRDefault="008A124E" w:rsidP="008A124E">
      <w:pPr>
        <w:pStyle w:val="CaseCaption"/>
      </w:pPr>
      <w:r>
        <w:t>COMMISSION STAFF’S FIRST REQUEST FOR INFORMATION TO</w:t>
      </w:r>
    </w:p>
    <w:p w14:paraId="0235C412" w14:textId="77777777" w:rsidR="008A124E" w:rsidRDefault="008A124E" w:rsidP="008A124E">
      <w:pPr>
        <w:pStyle w:val="CaseCaption"/>
      </w:pPr>
      <w:r>
        <w:t>aep texas inc.</w:t>
      </w:r>
    </w:p>
    <w:p w14:paraId="63AFA600" w14:textId="77777777" w:rsidR="008A124E" w:rsidRDefault="008A124E" w:rsidP="008A124E">
      <w:pPr>
        <w:pStyle w:val="CaseCaption"/>
      </w:pPr>
      <w:r>
        <w:t>QUESTION NOS. STAFF 1-1 THROUGH STAFF 1-4</w:t>
      </w:r>
    </w:p>
    <w:p w14:paraId="4A6A091B" w14:textId="47F10399" w:rsidR="00A55419" w:rsidRPr="00702674" w:rsidRDefault="00A55419" w:rsidP="00A55419">
      <w:pPr>
        <w:pStyle w:val="ListParagraph"/>
        <w:numPr>
          <w:ilvl w:val="0"/>
          <w:numId w:val="31"/>
        </w:numPr>
        <w:spacing w:before="120" w:after="120"/>
        <w:ind w:hanging="1440"/>
        <w:contextualSpacing w:val="0"/>
        <w:jc w:val="both"/>
      </w:pPr>
      <w:r w:rsidRPr="00702674">
        <w:t xml:space="preserve">Is </w:t>
      </w:r>
      <w:r w:rsidR="008A124E">
        <w:t>AEP Texas</w:t>
      </w:r>
      <w:r>
        <w:t xml:space="preserve"> </w:t>
      </w:r>
      <w:r w:rsidRPr="00702674">
        <w:t>seeking recovery of rate</w:t>
      </w:r>
      <w:r>
        <w:t>-</w:t>
      </w:r>
      <w:r w:rsidRPr="00702674">
        <w:t>case expenses (RCE) in this proceeding?</w:t>
      </w:r>
    </w:p>
    <w:p w14:paraId="60EC2480" w14:textId="4F2BF2A8" w:rsidR="00A55419" w:rsidRDefault="00A55419" w:rsidP="00A55419">
      <w:pPr>
        <w:pStyle w:val="ListParagraph"/>
        <w:numPr>
          <w:ilvl w:val="0"/>
          <w:numId w:val="31"/>
        </w:numPr>
        <w:overflowPunct/>
        <w:autoSpaceDE/>
        <w:autoSpaceDN/>
        <w:adjustRightInd/>
        <w:spacing w:before="120" w:after="120"/>
        <w:ind w:hanging="1440"/>
        <w:contextualSpacing w:val="0"/>
        <w:jc w:val="both"/>
        <w:rPr>
          <w:sz w:val="22"/>
          <w:szCs w:val="22"/>
        </w:rPr>
      </w:pPr>
      <w:r>
        <w:t xml:space="preserve">Does </w:t>
      </w:r>
      <w:r w:rsidR="008A124E">
        <w:t>AEP Texas’</w:t>
      </w:r>
      <w:r>
        <w:t xml:space="preserve"> requested EECRF include any amounts associated with the accrual of interest on RCE?</w:t>
      </w:r>
    </w:p>
    <w:p w14:paraId="5E413E94" w14:textId="77777777" w:rsidR="00A55419" w:rsidRDefault="00A55419" w:rsidP="00A55419">
      <w:pPr>
        <w:pStyle w:val="ListParagraph"/>
        <w:numPr>
          <w:ilvl w:val="0"/>
          <w:numId w:val="31"/>
        </w:numPr>
        <w:overflowPunct/>
        <w:autoSpaceDE/>
        <w:autoSpaceDN/>
        <w:adjustRightInd/>
        <w:spacing w:before="120" w:after="120"/>
        <w:ind w:hanging="1440"/>
        <w:contextualSpacing w:val="0"/>
        <w:jc w:val="both"/>
      </w:pPr>
      <w:r>
        <w:t>If the answer to Staff 1-2 is yes, please cite the relevant section(s) of PURA, Commission Rules, or other statutory authority that permits recovery of interest on RCE in EECRF proceedings.  Include citations to previous Commission Orders or SOAH proposals for decision.</w:t>
      </w:r>
    </w:p>
    <w:p w14:paraId="52DCCAA7" w14:textId="72170F59" w:rsidR="00DA790F" w:rsidRPr="00A55419" w:rsidRDefault="00A55419" w:rsidP="00A55419">
      <w:pPr>
        <w:pStyle w:val="ListParagraph"/>
        <w:numPr>
          <w:ilvl w:val="0"/>
          <w:numId w:val="31"/>
        </w:numPr>
        <w:overflowPunct/>
        <w:autoSpaceDE/>
        <w:autoSpaceDN/>
        <w:adjustRightInd/>
        <w:spacing w:before="120" w:after="120"/>
        <w:ind w:hanging="1440"/>
        <w:contextualSpacing w:val="0"/>
        <w:jc w:val="both"/>
      </w:pPr>
      <w:r>
        <w:t xml:space="preserve">For any amount of interest on rate-case expenses included in </w:t>
      </w:r>
      <w:r w:rsidR="008A124E">
        <w:t>AEP Texas’</w:t>
      </w:r>
      <w:r>
        <w:t xml:space="preserve"> EECRF, please provide the calculation in native excel format.</w:t>
      </w:r>
    </w:p>
    <w:sectPr w:rsidR="00DA790F" w:rsidRPr="00A55419"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C266" w14:textId="77777777" w:rsidR="00A55419" w:rsidRDefault="00A55419">
      <w:pPr>
        <w:spacing w:after="0" w:line="240" w:lineRule="auto"/>
      </w:pPr>
      <w:r>
        <w:separator/>
      </w:r>
    </w:p>
  </w:endnote>
  <w:endnote w:type="continuationSeparator" w:id="0">
    <w:p w14:paraId="0FD1122C" w14:textId="77777777" w:rsidR="00A55419" w:rsidRDefault="00A5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9216"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E2959CA" w14:textId="77777777" w:rsidR="00071BFA" w:rsidRDefault="00071BFA" w:rsidP="008016FB">
    <w:pPr>
      <w:pStyle w:val="Footer"/>
    </w:pPr>
  </w:p>
  <w:p w14:paraId="436687B4" w14:textId="77777777" w:rsidR="00071BFA" w:rsidRDefault="00071BFA" w:rsidP="008016FB"/>
  <w:p w14:paraId="4F70DED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E752" w14:textId="77777777" w:rsidR="00A55419" w:rsidRDefault="00A55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AD3D" w14:textId="77777777" w:rsidR="00A55419" w:rsidRDefault="00A55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9714" w14:textId="77777777" w:rsidR="00A55419" w:rsidRDefault="00A55419">
      <w:pPr>
        <w:spacing w:after="0" w:line="240" w:lineRule="auto"/>
      </w:pPr>
      <w:r>
        <w:separator/>
      </w:r>
    </w:p>
  </w:footnote>
  <w:footnote w:type="continuationSeparator" w:id="0">
    <w:p w14:paraId="2686364F" w14:textId="77777777" w:rsidR="00A55419" w:rsidRDefault="00A55419">
      <w:pPr>
        <w:spacing w:after="0" w:line="240" w:lineRule="auto"/>
      </w:pPr>
      <w:r>
        <w:continuationSeparator/>
      </w:r>
    </w:p>
  </w:footnote>
  <w:footnote w:type="continuationNotice" w:id="1">
    <w:p w14:paraId="38D19FD6" w14:textId="77777777" w:rsidR="00A55419" w:rsidRDefault="00A554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58C98" w14:textId="77777777" w:rsidR="00A55419" w:rsidRDefault="00A55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08FC57C2"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A34D2" w14:textId="77777777" w:rsidR="00A55419" w:rsidRDefault="00A55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616D2E"/>
    <w:multiLevelType w:val="hybridMultilevel"/>
    <w:tmpl w:val="AEFA40DC"/>
    <w:lvl w:ilvl="0" w:tplc="4F364D90">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29"/>
  </w:num>
  <w:num w:numId="3" w16cid:durableId="1932926688">
    <w:abstractNumId w:val="18"/>
  </w:num>
  <w:num w:numId="4" w16cid:durableId="1757440190">
    <w:abstractNumId w:val="12"/>
  </w:num>
  <w:num w:numId="5" w16cid:durableId="1501965957">
    <w:abstractNumId w:val="28"/>
  </w:num>
  <w:num w:numId="6" w16cid:durableId="142235283">
    <w:abstractNumId w:val="27"/>
  </w:num>
  <w:num w:numId="7" w16cid:durableId="1941987622">
    <w:abstractNumId w:val="19"/>
  </w:num>
  <w:num w:numId="8" w16cid:durableId="225385045">
    <w:abstractNumId w:val="21"/>
  </w:num>
  <w:num w:numId="9" w16cid:durableId="2099792938">
    <w:abstractNumId w:val="25"/>
  </w:num>
  <w:num w:numId="10" w16cid:durableId="1997948630">
    <w:abstractNumId w:val="26"/>
  </w:num>
  <w:num w:numId="11" w16cid:durableId="1719353784">
    <w:abstractNumId w:val="16"/>
  </w:num>
  <w:num w:numId="12" w16cid:durableId="158885518">
    <w:abstractNumId w:val="24"/>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7"/>
  </w:num>
  <w:num w:numId="25" w16cid:durableId="615454250">
    <w:abstractNumId w:val="22"/>
  </w:num>
  <w:num w:numId="26" w16cid:durableId="1205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571194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41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43D6"/>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406"/>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24B8"/>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07EB"/>
    <w:rsid w:val="00621AF5"/>
    <w:rsid w:val="006228F4"/>
    <w:rsid w:val="00630701"/>
    <w:rsid w:val="00633065"/>
    <w:rsid w:val="00637ABE"/>
    <w:rsid w:val="00641C47"/>
    <w:rsid w:val="0064292A"/>
    <w:rsid w:val="0064474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124E"/>
    <w:rsid w:val="008A46A3"/>
    <w:rsid w:val="008A7370"/>
    <w:rsid w:val="008B0CAF"/>
    <w:rsid w:val="008B5086"/>
    <w:rsid w:val="008B76CE"/>
    <w:rsid w:val="008C02BF"/>
    <w:rsid w:val="008C04AB"/>
    <w:rsid w:val="008C1C2C"/>
    <w:rsid w:val="008C1E67"/>
    <w:rsid w:val="008C20AF"/>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351"/>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5DD"/>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55419"/>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1F33"/>
    <w:rsid w:val="00B825B0"/>
    <w:rsid w:val="00B8293D"/>
    <w:rsid w:val="00B82BFE"/>
    <w:rsid w:val="00B867A0"/>
    <w:rsid w:val="00B95568"/>
    <w:rsid w:val="00B955C6"/>
    <w:rsid w:val="00B963D1"/>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1542C"/>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82D7E"/>
  <w15:chartTrackingRefBased/>
  <w15:docId w15:val="{CF5F26CE-E064-4154-8FAB-2CF12A6E7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A55419"/>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519ABE2CAB4D13ACF7C9AAC7C04EE9"/>
        <w:category>
          <w:name w:val="General"/>
          <w:gallery w:val="placeholder"/>
        </w:category>
        <w:types>
          <w:type w:val="bbPlcHdr"/>
        </w:types>
        <w:behaviors>
          <w:behavior w:val="content"/>
        </w:behaviors>
        <w:guid w:val="{1C2FCF9B-EF56-47A9-A473-479D1255C89E}"/>
      </w:docPartPr>
      <w:docPartBody>
        <w:p w:rsidR="00D56B09" w:rsidRDefault="00D56B09">
          <w:pPr>
            <w:pStyle w:val="0F519ABE2CAB4D13ACF7C9AAC7C04EE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B09"/>
    <w:rsid w:val="000B43D6"/>
    <w:rsid w:val="00B963D1"/>
    <w:rsid w:val="00D56B09"/>
    <w:rsid w:val="00F32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24DC"/>
  </w:style>
  <w:style w:type="paragraph" w:customStyle="1" w:styleId="0F519ABE2CAB4D13ACF7C9AAC7C04EE9">
    <w:name w:val="0F519ABE2CAB4D13ACF7C9AAC7C04EE9"/>
  </w:style>
  <w:style w:type="paragraph" w:customStyle="1" w:styleId="F8D21A7ACC674937BF153C8DBE6A2B67">
    <w:name w:val="F8D21A7ACC674937BF153C8DBE6A2B67"/>
    <w:rsid w:val="00F324DC"/>
  </w:style>
  <w:style w:type="paragraph" w:customStyle="1" w:styleId="34984AD2D22B4542B050347BE3943C8E">
    <w:name w:val="34984AD2D22B4542B050347BE3943C8E"/>
    <w:rsid w:val="00F324DC"/>
  </w:style>
  <w:style w:type="paragraph" w:customStyle="1" w:styleId="19E5B137BFFA46229800CC45C70310AE">
    <w:name w:val="19E5B137BFFA46229800CC45C70310AE"/>
    <w:rsid w:val="00F324DC"/>
  </w:style>
  <w:style w:type="paragraph" w:customStyle="1" w:styleId="7D0FAD0263324241AD0D0456DC7AFF81">
    <w:name w:val="7D0FAD0263324241AD0D0456DC7AFF81"/>
    <w:rsid w:val="00F324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3</TotalTime>
  <Pages>5</Pages>
  <Words>976</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Bernice Cox</dc:creator>
  <cp:keywords>RFI</cp:keywords>
  <dc:description>Commission Staff’s</dc:description>
  <cp:lastModifiedBy>Dylan King</cp:lastModifiedBy>
  <cp:revision>5</cp:revision>
  <cp:lastPrinted>2006-01-30T16:46:00Z</cp:lastPrinted>
  <dcterms:created xsi:type="dcterms:W3CDTF">2025-06-04T15:22:00Z</dcterms:created>
  <dcterms:modified xsi:type="dcterms:W3CDTF">2025-06-04T15:32:00Z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lpwstr> 58185.SOAH DOCKET NO. 473-25-20558 </vt:lpwstr>
  </property>
  <property fmtid="{D5CDD505-2E9C-101B-9397-08002B2CF9AE}" pid="3" name="DocStyle" linkTarget="DocumentStyle">
    <vt:lpwstr>APPLICATION OF AEP TEXAS INC. TO ADJUST ITS ENERGY EFFICIENCY COST RECOVERY FACTOR</vt:lpwstr>
  </property>
  <property fmtid="{D5CDD505-2E9C-101B-9397-08002B2CF9AE}" pid="4" name="Division">
    <vt:lpwstr>Legal</vt:lpwstr>
  </property>
  <property fmtid="{D5CDD505-2E9C-101B-9397-08002B2CF9AE}" pid="5" name="Matter" linkTarget="CaseType">
    <vt:lpwstr>PUC Docket No. 58185.SOAH DOCKET NO. 473-25-20558 </vt:lpwstr>
  </property>
  <property fmtid="{D5CDD505-2E9C-101B-9397-08002B2CF9AE}" pid="6" name="Control Number" linkTarget="DocNo">
    <vt:lpwstr> 58185.SOAH DOCKET NO. 473-25-20558 </vt:lpwstr>
  </property>
</Properties>
</file>